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2560" w:firstLineChars="800"/>
        <w:rPr>
          <w:rFonts w:ascii="仿宋_GB2312" w:eastAsia="仿宋_GB2312"/>
          <w:sz w:val="32"/>
          <w:szCs w:val="22"/>
        </w:rPr>
      </w:pPr>
      <w:r>
        <w:rPr>
          <w:rFonts w:hint="eastAsia" w:ascii="仿宋_GB2312" w:eastAsia="仿宋_GB2312"/>
          <w:sz w:val="32"/>
          <w:szCs w:val="22"/>
        </w:rPr>
        <w:t>辽理工</w:t>
      </w:r>
      <w:r>
        <w:rPr>
          <w:rFonts w:hint="eastAsia" w:ascii="仿宋_GB2312" w:eastAsia="仿宋_GB2312"/>
          <w:sz w:val="32"/>
          <w:szCs w:val="22"/>
          <w:lang w:val="en-US" w:eastAsia="zh-CN"/>
        </w:rPr>
        <w:t>创</w:t>
      </w:r>
      <w:r>
        <w:rPr>
          <w:rFonts w:hint="eastAsia" w:ascii="仿宋_GB2312" w:eastAsia="仿宋_GB2312"/>
          <w:sz w:val="32"/>
          <w:szCs w:val="22"/>
        </w:rPr>
        <w:t>发</w:t>
      </w:r>
      <w:r>
        <w:rPr>
          <w:rFonts w:ascii="仿宋_GB2312" w:eastAsia="仿宋_GB2312"/>
          <w:sz w:val="32"/>
          <w:szCs w:val="22"/>
        </w:rPr>
        <w:t xml:space="preserve"> </w:t>
      </w:r>
      <w:r>
        <w:rPr>
          <w:rFonts w:hint="eastAsia" w:ascii="仿宋_GB2312" w:eastAsia="仿宋_GB2312"/>
          <w:sz w:val="32"/>
          <w:szCs w:val="22"/>
        </w:rPr>
        <w:t>〔</w:t>
      </w:r>
      <w:r>
        <w:rPr>
          <w:rFonts w:ascii="仿宋_GB2312" w:eastAsia="仿宋_GB2312"/>
          <w:sz w:val="32"/>
          <w:szCs w:val="22"/>
        </w:rPr>
        <w:t>2021</w:t>
      </w:r>
      <w:r>
        <w:rPr>
          <w:rFonts w:hint="eastAsia" w:ascii="仿宋_GB2312" w:eastAsia="仿宋_GB2312"/>
          <w:sz w:val="32"/>
          <w:szCs w:val="22"/>
        </w:rPr>
        <w:t>〕</w:t>
      </w:r>
      <w:r>
        <w:rPr>
          <w:rFonts w:hint="eastAsia" w:ascii="仿宋_GB2312" w:eastAsia="仿宋_GB2312"/>
          <w:sz w:val="32"/>
          <w:szCs w:val="22"/>
          <w:lang w:val="en-US" w:eastAsia="zh-CN"/>
        </w:rPr>
        <w:t>63</w:t>
      </w:r>
      <w:r>
        <w:rPr>
          <w:rFonts w:hint="eastAsia" w:ascii="仿宋_GB2312" w:eastAsia="仿宋_GB2312"/>
          <w:sz w:val="32"/>
          <w:szCs w:val="22"/>
        </w:rPr>
        <w:t>号</w:t>
      </w:r>
    </w:p>
    <w:p>
      <w:pPr>
        <w:jc w:val="left"/>
        <w:rPr>
          <w:rFonts w:asci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N6df88AAAADAQAADwAAAAAAAAABACAAAAAiAAAAZHJzL2Rvd25yZXYueG1sUEsB&#10;AhQAFAAAAAgAh07iQGStJvz+AQAA7QMAAA4AAAAAAAAAAQAgAAAAHgEAAGRycy9lMm9Eb2MueG1s&#10;UEsFBgAAAAAGAAYAWQEAAI4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关于公布辽宁理工学院2021年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网络配置</w:t>
      </w:r>
      <w:r>
        <w:rPr>
          <w:rFonts w:hint="eastAsia" w:ascii="宋体" w:hAnsi="宋体"/>
          <w:b/>
          <w:sz w:val="44"/>
          <w:szCs w:val="44"/>
        </w:rPr>
        <w:t>大赛结果通知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  <w:r>
        <w:rPr>
          <w:rFonts w:hint="eastAsia" w:ascii="仿宋_GB2312" w:eastAsia="仿宋_GB2312"/>
          <w:sz w:val="32"/>
          <w:szCs w:val="32"/>
        </w:rPr>
        <w:t>主办，信息工程学院承办的辽宁理工学院2021年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网络配置</w:t>
      </w:r>
      <w:r>
        <w:rPr>
          <w:rFonts w:hint="eastAsia" w:ascii="仿宋_GB2312" w:eastAsia="仿宋_GB2312"/>
          <w:sz w:val="32"/>
          <w:szCs w:val="32"/>
        </w:rPr>
        <w:t>大赛决赛于2021年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日在网络工程实验室顺利举行本赛项为团体赛，以组队形式参赛，每组参赛队由3名选手组成。竞赛分批进行，共1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组学生参赛，从初赛到决赛历经了大约两周的时间，最终有6组参赛队脱颖而出，分别获得了本次比赛的一、二、三等奖，网络工程创新创业团队成员协助指导教师筹办了本次比赛。</w:t>
      </w:r>
    </w:p>
    <w:p>
      <w:pPr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本次竞赛主要考查参赛学生的合理使用网络设备搭建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网络</w:t>
      </w:r>
      <w:r>
        <w:rPr>
          <w:rFonts w:hint="eastAsia" w:ascii="仿宋_GB2312" w:eastAsia="仿宋_GB2312"/>
          <w:sz w:val="32"/>
          <w:szCs w:val="32"/>
        </w:rPr>
        <w:t>的能力、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网络设备配置</w:t>
      </w:r>
      <w:r>
        <w:rPr>
          <w:rFonts w:hint="eastAsia" w:ascii="仿宋_GB2312" w:eastAsia="仿宋_GB2312"/>
          <w:sz w:val="32"/>
          <w:szCs w:val="32"/>
        </w:rPr>
        <w:t>能力、团队协作等能力。以提高我校学生综合素质为宗旨，为我校学生搭建一个施展计算机网络技术的舞台，激发广大学生学习网络知识的热情，培养学生设计网络的能力，促进我校信息类相关专业课程的建设和教学改革，推动和提升了我校信息类人才培养水平。</w:t>
      </w:r>
    </w:p>
    <w:p>
      <w:pPr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通过此次竞赛，给同学们提供了一个展示自己的平台。不但在技能操作方面得到了锻炼，也为将来就业打下了坚实的基础。举办这次活动将更好地促进课程的教学改革，强化专业建设，培养更多专业技术人才。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附：辽宁理工学院2021年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网络配置</w:t>
      </w:r>
      <w:r>
        <w:rPr>
          <w:rFonts w:hint="eastAsia" w:ascii="仿宋_GB2312" w:eastAsia="仿宋_GB2312"/>
          <w:sz w:val="32"/>
          <w:szCs w:val="32"/>
        </w:rPr>
        <w:t>大赛获奖名单（按照成绩高低顺序）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ind w:left="636" w:leftChars="303"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一等奖：</w:t>
      </w:r>
    </w:p>
    <w:p>
      <w:pPr>
        <w:ind w:left="636" w:leftChars="303" w:firstLine="0" w:firstLineChars="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 xml:space="preserve">组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孟祥倩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赵莹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马颖</w:t>
      </w:r>
    </w:p>
    <w:p>
      <w:pPr>
        <w:ind w:left="636" w:leftChars="303"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二等奖：</w:t>
      </w:r>
    </w:p>
    <w:p>
      <w:pPr>
        <w:ind w:left="636" w:leftChars="303" w:firstLine="0" w:firstLineChars="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 xml:space="preserve">组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侯智明</w:t>
      </w:r>
      <w:r>
        <w:rPr>
          <w:rFonts w:hint="eastAsia" w:ascii="仿宋_GB2312" w:eastAsia="仿宋_GB2312"/>
          <w:sz w:val="32"/>
          <w:szCs w:val="32"/>
        </w:rPr>
        <w:t>、杨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世达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吴明航</w:t>
      </w:r>
    </w:p>
    <w:p>
      <w:pPr>
        <w:ind w:left="636" w:leftChars="303" w:firstLine="0" w:firstLineChars="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 xml:space="preserve">组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臧丽莹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陈帅霖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韩成程</w:t>
      </w:r>
    </w:p>
    <w:p>
      <w:pPr>
        <w:ind w:left="636" w:leftChars="303"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三等奖：</w:t>
      </w:r>
    </w:p>
    <w:p>
      <w:pPr>
        <w:ind w:left="636" w:leftChars="303" w:firstLine="0" w:firstLineChars="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 xml:space="preserve">组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何福洲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陈锦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鹿起家</w:t>
      </w:r>
    </w:p>
    <w:p>
      <w:pPr>
        <w:ind w:left="636" w:leftChars="303" w:firstLine="0" w:firstLineChars="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第1组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高鹤洋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史瑞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任帅龙</w:t>
      </w:r>
    </w:p>
    <w:p>
      <w:pPr>
        <w:ind w:left="636" w:leftChars="303" w:firstLine="0" w:firstLineChars="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 xml:space="preserve">组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李孟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翟知真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吕健飞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</w:t>
      </w:r>
      <w:r>
        <w:rPr>
          <w:rFonts w:hint="eastAsia" w:ascii="仿宋_GB2312" w:eastAsia="仿宋_GB2312"/>
          <w:sz w:val="32"/>
          <w:szCs w:val="32"/>
        </w:rPr>
        <w:t>创新创业学院</w:t>
      </w:r>
    </w:p>
    <w:p>
      <w:pPr>
        <w:jc w:val="left"/>
      </w:pPr>
      <w:r>
        <w:rPr>
          <w:rFonts w:ascii="仿宋_GB2312" w:eastAsia="仿宋_GB2312"/>
          <w:sz w:val="32"/>
          <w:szCs w:val="32"/>
        </w:rPr>
        <w:t xml:space="preserve">             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 xml:space="preserve">                      2021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F"/>
    <w:rsid w:val="000247F9"/>
    <w:rsid w:val="0005027C"/>
    <w:rsid w:val="00080283"/>
    <w:rsid w:val="000A464D"/>
    <w:rsid w:val="002724D7"/>
    <w:rsid w:val="003132DB"/>
    <w:rsid w:val="0035004F"/>
    <w:rsid w:val="003C75C0"/>
    <w:rsid w:val="0041764E"/>
    <w:rsid w:val="0045483F"/>
    <w:rsid w:val="004A5D49"/>
    <w:rsid w:val="004A64F0"/>
    <w:rsid w:val="00511A3A"/>
    <w:rsid w:val="005177B9"/>
    <w:rsid w:val="005E44C4"/>
    <w:rsid w:val="005E590E"/>
    <w:rsid w:val="0074516D"/>
    <w:rsid w:val="007641FF"/>
    <w:rsid w:val="0077309E"/>
    <w:rsid w:val="007D1737"/>
    <w:rsid w:val="00822AD6"/>
    <w:rsid w:val="00890E0E"/>
    <w:rsid w:val="00941F99"/>
    <w:rsid w:val="0096570F"/>
    <w:rsid w:val="00A83AE8"/>
    <w:rsid w:val="00A84342"/>
    <w:rsid w:val="00A92628"/>
    <w:rsid w:val="00B27ECD"/>
    <w:rsid w:val="00B930C2"/>
    <w:rsid w:val="00BF2856"/>
    <w:rsid w:val="00C41907"/>
    <w:rsid w:val="00CC1F0F"/>
    <w:rsid w:val="00CF3A10"/>
    <w:rsid w:val="00D55D26"/>
    <w:rsid w:val="00D5748E"/>
    <w:rsid w:val="00D82EDF"/>
    <w:rsid w:val="00D954E5"/>
    <w:rsid w:val="00DC70CE"/>
    <w:rsid w:val="00E222D7"/>
    <w:rsid w:val="00E80C43"/>
    <w:rsid w:val="00ED3177"/>
    <w:rsid w:val="00F5158F"/>
    <w:rsid w:val="00F649C4"/>
    <w:rsid w:val="00F74D78"/>
    <w:rsid w:val="024141DC"/>
    <w:rsid w:val="0E4151CD"/>
    <w:rsid w:val="13345697"/>
    <w:rsid w:val="20BD607B"/>
    <w:rsid w:val="25A16BBC"/>
    <w:rsid w:val="270D1564"/>
    <w:rsid w:val="284D4210"/>
    <w:rsid w:val="290A6A9D"/>
    <w:rsid w:val="359E4EC6"/>
    <w:rsid w:val="3B750477"/>
    <w:rsid w:val="443A225E"/>
    <w:rsid w:val="456D0411"/>
    <w:rsid w:val="4A027CB0"/>
    <w:rsid w:val="552D3719"/>
    <w:rsid w:val="55F14142"/>
    <w:rsid w:val="63F975E8"/>
    <w:rsid w:val="645E569D"/>
    <w:rsid w:val="64B026B1"/>
    <w:rsid w:val="6692787F"/>
    <w:rsid w:val="7185070D"/>
    <w:rsid w:val="71CD2B0E"/>
    <w:rsid w:val="782B7118"/>
    <w:rsid w:val="785326B1"/>
    <w:rsid w:val="79DA67CE"/>
    <w:rsid w:val="7B3E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91</Words>
  <Characters>519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2020-06-12T02:27:00Z</dcterms:created>
  <dc:creator>DELL</dc:creator>
  <cp:lastModifiedBy>康健</cp:lastModifiedBy>
  <dcterms:modified xsi:type="dcterms:W3CDTF">2021-12-10T01:25:35Z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1CB45BC4AC75484E8F6424A30C21D186</vt:lpwstr>
  </property>
</Properties>
</file>